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956DD" w14:textId="77777777" w:rsidR="001A5E6A" w:rsidRDefault="001A5E6A" w:rsidP="001A5E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FULLERE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14C63B86" w14:textId="77777777" w:rsidR="001A5E6A" w:rsidRDefault="001A5E6A" w:rsidP="001A5E6A">
      <w:pPr>
        <w:pStyle w:val="NoSpacing"/>
        <w:rPr>
          <w:rFonts w:cs="Times New Roman"/>
          <w:szCs w:val="24"/>
        </w:rPr>
      </w:pPr>
    </w:p>
    <w:p w14:paraId="13E631FD" w14:textId="77777777" w:rsidR="001A5E6A" w:rsidRDefault="001A5E6A" w:rsidP="001A5E6A">
      <w:pPr>
        <w:pStyle w:val="NoSpacing"/>
        <w:rPr>
          <w:rFonts w:cs="Times New Roman"/>
          <w:szCs w:val="24"/>
        </w:rPr>
      </w:pPr>
    </w:p>
    <w:p w14:paraId="01187421" w14:textId="77777777" w:rsidR="001A5E6A" w:rsidRDefault="001A5E6A" w:rsidP="001A5E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 xml:space="preserve">He and five others made a plaint of debt against Richard </w:t>
      </w:r>
      <w:proofErr w:type="spellStart"/>
      <w:r>
        <w:rPr>
          <w:rFonts w:cs="Times New Roman"/>
          <w:szCs w:val="24"/>
        </w:rPr>
        <w:t>Brasyer</w:t>
      </w:r>
      <w:proofErr w:type="spellEnd"/>
      <w:r>
        <w:rPr>
          <w:rFonts w:cs="Times New Roman"/>
          <w:szCs w:val="24"/>
        </w:rPr>
        <w:t xml:space="preserve"> of </w:t>
      </w:r>
    </w:p>
    <w:p w14:paraId="222BD8D4" w14:textId="77777777" w:rsidR="001A5E6A" w:rsidRDefault="001A5E6A" w:rsidP="001A5E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Norwich(q.v.).</w:t>
      </w:r>
    </w:p>
    <w:p w14:paraId="0729F165" w14:textId="77777777" w:rsidR="001A5E6A" w:rsidRDefault="001A5E6A" w:rsidP="001A5E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6F1E6D64" w14:textId="77777777" w:rsidR="001A5E6A" w:rsidRDefault="001A5E6A" w:rsidP="001A5E6A">
      <w:pPr>
        <w:pStyle w:val="NoSpacing"/>
        <w:rPr>
          <w:rFonts w:cs="Times New Roman"/>
          <w:szCs w:val="24"/>
        </w:rPr>
      </w:pPr>
    </w:p>
    <w:p w14:paraId="7D5798A3" w14:textId="77777777" w:rsidR="001A5E6A" w:rsidRDefault="001A5E6A" w:rsidP="001A5E6A">
      <w:pPr>
        <w:pStyle w:val="NoSpacing"/>
        <w:rPr>
          <w:rFonts w:cs="Times New Roman"/>
          <w:szCs w:val="24"/>
        </w:rPr>
      </w:pPr>
    </w:p>
    <w:p w14:paraId="24879ED3" w14:textId="77777777" w:rsidR="001A5E6A" w:rsidRDefault="001A5E6A" w:rsidP="001A5E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2023</w:t>
      </w:r>
    </w:p>
    <w:p w14:paraId="7337E3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596F3" w14:textId="77777777" w:rsidR="001A5E6A" w:rsidRDefault="001A5E6A" w:rsidP="009139A6">
      <w:r>
        <w:separator/>
      </w:r>
    </w:p>
  </w:endnote>
  <w:endnote w:type="continuationSeparator" w:id="0">
    <w:p w14:paraId="02A58610" w14:textId="77777777" w:rsidR="001A5E6A" w:rsidRDefault="001A5E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A5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56D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FDA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FCC24" w14:textId="77777777" w:rsidR="001A5E6A" w:rsidRDefault="001A5E6A" w:rsidP="009139A6">
      <w:r>
        <w:separator/>
      </w:r>
    </w:p>
  </w:footnote>
  <w:footnote w:type="continuationSeparator" w:id="0">
    <w:p w14:paraId="3E69BD1D" w14:textId="77777777" w:rsidR="001A5E6A" w:rsidRDefault="001A5E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E58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FF2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0B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E6A"/>
    <w:rsid w:val="000666E0"/>
    <w:rsid w:val="001A5E6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753E2"/>
  <w15:chartTrackingRefBased/>
  <w15:docId w15:val="{37AB6B43-DA06-4C91-8AB2-C02ACB161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A5E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2023-07-09T17:55:00Z</dcterms:created>
  <dcterms:modified xsi:type="dcterms:W3CDTF">2023-07-09T17:55:00Z</dcterms:modified>
</cp:coreProperties>
</file>